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1FE3747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8D67E9">
        <w:rPr>
          <w:rFonts w:ascii="Verdana" w:eastAsia="Verdana" w:hAnsi="Verdana" w:cs="Times New Roman"/>
          <w:b/>
        </w:rPr>
        <w:t>0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4D60108A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8D67E9" w:rsidRPr="008D67E9">
        <w:rPr>
          <w:rFonts w:cstheme="minorHAnsi"/>
          <w:b/>
          <w:bCs/>
          <w:szCs w:val="18"/>
          <w:lang w:eastAsia="pl-PL"/>
        </w:rPr>
        <w:t xml:space="preserve">Wyłonienie wykonawców na usuwanie awarii w sieci elektroenergetycznej SN i </w:t>
      </w:r>
      <w:proofErr w:type="spellStart"/>
      <w:r w:rsidR="008D67E9" w:rsidRPr="008D67E9">
        <w:rPr>
          <w:rFonts w:cstheme="minorHAnsi"/>
          <w:b/>
          <w:bCs/>
          <w:szCs w:val="18"/>
          <w:lang w:eastAsia="pl-PL"/>
        </w:rPr>
        <w:t>nN</w:t>
      </w:r>
      <w:proofErr w:type="spellEnd"/>
      <w:r w:rsidR="008D67E9" w:rsidRPr="008D67E9">
        <w:rPr>
          <w:rFonts w:cstheme="minorHAnsi"/>
          <w:b/>
          <w:bCs/>
          <w:szCs w:val="18"/>
          <w:lang w:eastAsia="pl-PL"/>
        </w:rPr>
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</w:r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05025621" w14:textId="77777777" w:rsidR="008D67E9" w:rsidRDefault="008D67E9" w:rsidP="008D67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5AEDE38" w14:textId="77777777" w:rsidR="008D67E9" w:rsidRPr="006E100D" w:rsidRDefault="008D67E9" w:rsidP="008D67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6" w:name="_Hlk223065831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Wyłonienie wykonawców na usuwanie awarii w sieci elektroenergetycznej SN i </w:t>
          </w:r>
          <w:proofErr w:type="spellStart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    </w:r>
        </w:p>
        <w:p w14:paraId="608FE6F4" w14:textId="77777777" w:rsidR="008D67E9" w:rsidRPr="006B2C28" w:rsidRDefault="008D67E9" w:rsidP="008D67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7" w:name="_Hlk223065811"/>
          <w:bookmarkEnd w:id="6"/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POST/DYS/OB/GZ/00567/2026</w:t>
          </w:r>
        </w:p>
        <w:bookmarkEnd w:id="7"/>
        <w:p w14:paraId="5205B493" w14:textId="16C7AB46" w:rsidR="00347E8D" w:rsidRPr="006B2C28" w:rsidRDefault="00347E8D" w:rsidP="0031626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626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2828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7EE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7659"/>
    <w:rsid w:val="00617CF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7E9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08E5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C003C6"/>
    <w:rsid w:val="00C10B09"/>
    <w:rsid w:val="00C12714"/>
    <w:rsid w:val="00C14FE0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252C"/>
    <w:rsid w:val="00E56B47"/>
    <w:rsid w:val="00E66F4B"/>
    <w:rsid w:val="00E706C2"/>
    <w:rsid w:val="00E72CD1"/>
    <w:rsid w:val="00E73053"/>
    <w:rsid w:val="00E776BF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AC0"/>
    <w:rsid w:val="00F90B96"/>
    <w:rsid w:val="00FA0F6A"/>
    <w:rsid w:val="00FB0646"/>
    <w:rsid w:val="00FB25F8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6CF8B-27AA-4EFE-B124-B793BFBE1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79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30</cp:revision>
  <cp:lastPrinted>2024-07-15T11:21:00Z</cp:lastPrinted>
  <dcterms:created xsi:type="dcterms:W3CDTF">2025-01-15T13:15:00Z</dcterms:created>
  <dcterms:modified xsi:type="dcterms:W3CDTF">2026-03-02T11:21:00Z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